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EDC" w:rsidRPr="00F23380" w:rsidRDefault="00373EDC" w:rsidP="00373EDC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F23380">
        <w:rPr>
          <w:b/>
          <w:sz w:val="28"/>
          <w:szCs w:val="28"/>
        </w:rPr>
        <w:t>ДЛОП и ДЛШ -</w:t>
      </w:r>
      <w:r w:rsidRPr="00F23380">
        <w:rPr>
          <w:b/>
          <w:sz w:val="28"/>
          <w:szCs w:val="28"/>
          <w:lang w:val="en-US"/>
        </w:rPr>
        <w:t xml:space="preserve"> I</w:t>
      </w:r>
      <w:bookmarkStart w:id="0" w:name="_GoBack"/>
      <w:bookmarkEnd w:id="0"/>
      <w:r w:rsidRPr="00F23380">
        <w:rPr>
          <w:b/>
          <w:sz w:val="28"/>
          <w:szCs w:val="28"/>
          <w:lang w:val="en-US"/>
        </w:rPr>
        <w:t>I</w:t>
      </w:r>
      <w:r w:rsidRPr="00F23380">
        <w:rPr>
          <w:b/>
          <w:sz w:val="28"/>
          <w:szCs w:val="28"/>
        </w:rPr>
        <w:t>-ви кръг – же</w:t>
      </w:r>
      <w:r w:rsidR="00F23380" w:rsidRPr="00F23380">
        <w:rPr>
          <w:b/>
          <w:sz w:val="28"/>
          <w:szCs w:val="28"/>
        </w:rPr>
        <w:t xml:space="preserve">ни 11.11 – 13.11.2020 </w:t>
      </w:r>
      <w:r w:rsidRPr="00F23380">
        <w:rPr>
          <w:b/>
          <w:sz w:val="28"/>
          <w:szCs w:val="28"/>
        </w:rPr>
        <w:t>гр. Русе</w:t>
      </w:r>
    </w:p>
    <w:p w:rsidR="00373EDC" w:rsidRDefault="00373EDC" w:rsidP="00373EDC">
      <w:pPr>
        <w:spacing w:line="360" w:lineRule="auto"/>
        <w:ind w:firstLine="360"/>
        <w:jc w:val="both"/>
        <w:rPr>
          <w:b/>
          <w:sz w:val="32"/>
          <w:szCs w:val="32"/>
        </w:rPr>
      </w:pPr>
    </w:p>
    <w:p w:rsidR="00373EDC" w:rsidRPr="00F23380" w:rsidRDefault="00373EDC" w:rsidP="00373EDC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F23380">
        <w:rPr>
          <w:b/>
          <w:sz w:val="28"/>
          <w:szCs w:val="28"/>
        </w:rPr>
        <w:t>Индивидуално класиране</w:t>
      </w:r>
    </w:p>
    <w:p w:rsidR="00373EDC" w:rsidRPr="00373EDC" w:rsidRDefault="00373EDC" w:rsidP="00373EDC">
      <w:pPr>
        <w:spacing w:line="360" w:lineRule="auto"/>
        <w:ind w:firstLine="360"/>
        <w:jc w:val="center"/>
        <w:rPr>
          <w:sz w:val="28"/>
          <w:szCs w:val="28"/>
        </w:rPr>
      </w:pPr>
    </w:p>
    <w:p w:rsidR="00373EDC" w:rsidRPr="00F23380" w:rsidRDefault="00373EDC" w:rsidP="00373ED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F23380">
        <w:rPr>
          <w:b/>
          <w:sz w:val="24"/>
          <w:szCs w:val="24"/>
        </w:rPr>
        <w:t>Категория до 48 кг.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1. Севда Асенова – Русе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2. Мелек Закифова – Локомотив Русе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</w:p>
    <w:p w:rsidR="00373EDC" w:rsidRPr="00F23380" w:rsidRDefault="00373EDC" w:rsidP="00373ED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F23380">
        <w:rPr>
          <w:b/>
          <w:sz w:val="24"/>
          <w:szCs w:val="24"/>
        </w:rPr>
        <w:t>Категория до 54 кг.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1. Габриела Димитрова – Русе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2. Мартина Маринова - Добрич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3. Деляна Лалева - Славия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</w:p>
    <w:p w:rsidR="00373EDC" w:rsidRPr="00F23380" w:rsidRDefault="00373EDC" w:rsidP="00373ED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F23380">
        <w:rPr>
          <w:b/>
          <w:sz w:val="24"/>
          <w:szCs w:val="24"/>
        </w:rPr>
        <w:t>Категория до 57 кг.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1. Станимира Петрова – Ивайло Маринов Варна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 xml:space="preserve">2. Пламена Иванова – Олимпия Разград 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3. Яна Златанова - Русе</w:t>
      </w:r>
    </w:p>
    <w:p w:rsidR="00373EDC" w:rsidRPr="00F23380" w:rsidRDefault="00373EDC" w:rsidP="00373EDC">
      <w:pPr>
        <w:spacing w:line="360" w:lineRule="auto"/>
        <w:jc w:val="both"/>
        <w:rPr>
          <w:sz w:val="24"/>
          <w:szCs w:val="24"/>
        </w:rPr>
      </w:pPr>
    </w:p>
    <w:p w:rsidR="00373EDC" w:rsidRPr="00F23380" w:rsidRDefault="00373EDC" w:rsidP="00373ED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F23380">
        <w:rPr>
          <w:b/>
          <w:sz w:val="24"/>
          <w:szCs w:val="24"/>
        </w:rPr>
        <w:t>Категория до 60 кг.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1. Аслъхан Мехмедова – ЦСКА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2. Десислава Костадинова – Балкан Ботевград</w:t>
      </w:r>
    </w:p>
    <w:p w:rsidR="00373EDC" w:rsidRPr="00F23380" w:rsidRDefault="00373EDC" w:rsidP="00373EDC">
      <w:pPr>
        <w:spacing w:line="360" w:lineRule="auto"/>
        <w:jc w:val="both"/>
        <w:rPr>
          <w:sz w:val="24"/>
          <w:szCs w:val="24"/>
        </w:rPr>
      </w:pPr>
    </w:p>
    <w:p w:rsidR="00373EDC" w:rsidRPr="00F23380" w:rsidRDefault="00373EDC" w:rsidP="00373ED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F23380">
        <w:rPr>
          <w:b/>
          <w:sz w:val="24"/>
          <w:szCs w:val="24"/>
        </w:rPr>
        <w:t>Категория до 64 кг.</w:t>
      </w:r>
    </w:p>
    <w:p w:rsidR="00373EDC" w:rsidRPr="00F23380" w:rsidRDefault="00373EDC" w:rsidP="00373EDC">
      <w:pPr>
        <w:tabs>
          <w:tab w:val="left" w:pos="4107"/>
        </w:tabs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 xml:space="preserve">1. Сара Мохамади – Кико </w:t>
      </w:r>
    </w:p>
    <w:p w:rsidR="00373EDC" w:rsidRPr="00F23380" w:rsidRDefault="00373EDC" w:rsidP="00373EDC">
      <w:pPr>
        <w:tabs>
          <w:tab w:val="left" w:pos="4107"/>
        </w:tabs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2. Стефани Минчева – Балкан Ботевград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</w:p>
    <w:p w:rsidR="00F23380" w:rsidRDefault="00F23380" w:rsidP="00373ED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F23380" w:rsidRDefault="00F23380" w:rsidP="00373ED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F23380" w:rsidRDefault="00F23380" w:rsidP="00373ED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73EDC" w:rsidRPr="00F23380" w:rsidRDefault="00373EDC" w:rsidP="00373ED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F23380">
        <w:rPr>
          <w:b/>
          <w:sz w:val="24"/>
          <w:szCs w:val="24"/>
        </w:rPr>
        <w:lastRenderedPageBreak/>
        <w:t>Категория до 69 кг.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1. Мелис Йонузова – Омуртаг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</w:p>
    <w:p w:rsidR="00373EDC" w:rsidRPr="00F23380" w:rsidRDefault="00373EDC" w:rsidP="00373ED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F23380">
        <w:rPr>
          <w:b/>
          <w:sz w:val="24"/>
          <w:szCs w:val="24"/>
        </w:rPr>
        <w:t>Категория до 75 кг.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1. Деница Йорданова - Славия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</w:p>
    <w:p w:rsidR="00373EDC" w:rsidRPr="00F23380" w:rsidRDefault="00373EDC" w:rsidP="00373ED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F23380">
        <w:rPr>
          <w:b/>
          <w:sz w:val="24"/>
          <w:szCs w:val="24"/>
        </w:rPr>
        <w:t>Категория до 81 кг.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1. Василена Рангелова - Кико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</w:p>
    <w:p w:rsidR="00373EDC" w:rsidRPr="00F23380" w:rsidRDefault="00373EDC" w:rsidP="00373ED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F23380">
        <w:rPr>
          <w:b/>
          <w:sz w:val="24"/>
          <w:szCs w:val="24"/>
        </w:rPr>
        <w:t>Категория до +81 кг.</w:t>
      </w:r>
    </w:p>
    <w:p w:rsidR="00373EDC" w:rsidRPr="00F23380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  <w:r w:rsidRPr="00F23380">
        <w:rPr>
          <w:sz w:val="24"/>
          <w:szCs w:val="24"/>
        </w:rPr>
        <w:t>1. Силвия Димова - НСА</w:t>
      </w:r>
    </w:p>
    <w:p w:rsidR="00373EDC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</w:p>
    <w:p w:rsidR="00373EDC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</w:p>
    <w:p w:rsidR="00373EDC" w:rsidRDefault="00373EDC" w:rsidP="00373EDC">
      <w:pPr>
        <w:spacing w:line="360" w:lineRule="auto"/>
        <w:ind w:firstLine="360"/>
        <w:jc w:val="both"/>
        <w:rPr>
          <w:sz w:val="24"/>
          <w:szCs w:val="24"/>
        </w:rPr>
      </w:pPr>
    </w:p>
    <w:p w:rsidR="00373EDC" w:rsidRDefault="00373EDC" w:rsidP="00373EDC">
      <w:pPr>
        <w:spacing w:line="360" w:lineRule="auto"/>
        <w:jc w:val="both"/>
        <w:rPr>
          <w:sz w:val="24"/>
          <w:szCs w:val="24"/>
        </w:rPr>
      </w:pPr>
    </w:p>
    <w:p w:rsidR="00373EDC" w:rsidRDefault="00373EDC" w:rsidP="00373ED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73EDC" w:rsidRDefault="00373EDC" w:rsidP="00373EDC">
      <w:pPr>
        <w:spacing w:line="360" w:lineRule="auto"/>
        <w:jc w:val="both"/>
        <w:rPr>
          <w:b/>
          <w:sz w:val="24"/>
          <w:szCs w:val="24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144764">
      <w:pPr>
        <w:ind w:left="-567" w:right="-567"/>
      </w:pPr>
    </w:p>
    <w:sectPr w:rsidR="00576D0A" w:rsidRPr="00144764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107" w:rsidRDefault="00E46107" w:rsidP="00144764">
      <w:r>
        <w:separator/>
      </w:r>
    </w:p>
  </w:endnote>
  <w:endnote w:type="continuationSeparator" w:id="0">
    <w:p w:rsidR="00E46107" w:rsidRDefault="00E46107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107" w:rsidRDefault="00E46107" w:rsidP="00144764">
      <w:r>
        <w:separator/>
      </w:r>
    </w:p>
  </w:footnote>
  <w:footnote w:type="continuationSeparator" w:id="0">
    <w:p w:rsidR="00E46107" w:rsidRDefault="00E46107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A6FF5"/>
    <w:rsid w:val="000C0CB4"/>
    <w:rsid w:val="00144764"/>
    <w:rsid w:val="00180D97"/>
    <w:rsid w:val="002A4A8E"/>
    <w:rsid w:val="00301B24"/>
    <w:rsid w:val="003302ED"/>
    <w:rsid w:val="00373EDC"/>
    <w:rsid w:val="003A6937"/>
    <w:rsid w:val="00423F61"/>
    <w:rsid w:val="00455917"/>
    <w:rsid w:val="00570DB0"/>
    <w:rsid w:val="00576D0A"/>
    <w:rsid w:val="005A282E"/>
    <w:rsid w:val="005C4136"/>
    <w:rsid w:val="0076018A"/>
    <w:rsid w:val="007F2AA7"/>
    <w:rsid w:val="00853C82"/>
    <w:rsid w:val="00854AF4"/>
    <w:rsid w:val="00917784"/>
    <w:rsid w:val="00A12C41"/>
    <w:rsid w:val="00B215F5"/>
    <w:rsid w:val="00C73178"/>
    <w:rsid w:val="00CB5611"/>
    <w:rsid w:val="00D512D9"/>
    <w:rsid w:val="00D876C6"/>
    <w:rsid w:val="00E46107"/>
    <w:rsid w:val="00EE0DA8"/>
    <w:rsid w:val="00F23380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ED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ED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0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8</cp:revision>
  <dcterms:created xsi:type="dcterms:W3CDTF">2020-12-11T11:38:00Z</dcterms:created>
  <dcterms:modified xsi:type="dcterms:W3CDTF">2020-12-11T14:36:00Z</dcterms:modified>
</cp:coreProperties>
</file>